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pPr w:vertAnchor="page" w:horzAnchor="page" w:tblpX="2524" w:tblpY="1039"/>
        <w:tblW w:w="3742" w:type="dxa"/>
        <w:tblLayout w:type="fixed"/>
        <w:tblLook w:val="0600" w:firstRow="0" w:lastRow="0" w:firstColumn="0" w:lastColumn="0" w:noHBand="1" w:noVBand="1"/>
      </w:tblPr>
      <w:tblGrid>
        <w:gridCol w:w="3742"/>
      </w:tblGrid>
      <w:tr w:rsidR="00581C0F" w:rsidRPr="00602F2B" w14:paraId="5D0A6368" w14:textId="77777777" w:rsidTr="009B0902">
        <w:trPr>
          <w:trHeight w:val="822"/>
        </w:trPr>
        <w:tc>
          <w:tcPr>
            <w:tcW w:w="3742" w:type="dxa"/>
            <w:vAlign w:val="bottom"/>
          </w:tcPr>
          <w:p w14:paraId="3E97B513" w14:textId="5824A963" w:rsidR="00581C0F" w:rsidRPr="00602F2B" w:rsidRDefault="00581C0F" w:rsidP="001E46CC">
            <w:pPr>
              <w:pStyle w:val="Texte-Mentions"/>
              <w:framePr w:wrap="auto" w:vAnchor="margin" w:hAnchor="text" w:xAlign="left" w:yAlign="inline"/>
            </w:pPr>
          </w:p>
        </w:tc>
      </w:tr>
    </w:tbl>
    <w:tbl>
      <w:tblPr>
        <w:tblStyle w:val="Grilledutableau"/>
        <w:tblW w:w="9582" w:type="dxa"/>
        <w:tblLayout w:type="fixed"/>
        <w:tblLook w:val="0600" w:firstRow="0" w:lastRow="0" w:firstColumn="0" w:lastColumn="0" w:noHBand="1" w:noVBand="1"/>
      </w:tblPr>
      <w:tblGrid>
        <w:gridCol w:w="4791"/>
        <w:gridCol w:w="567"/>
        <w:gridCol w:w="4224"/>
      </w:tblGrid>
      <w:tr w:rsidR="00EC74D5" w:rsidRPr="00602F2B" w14:paraId="5436693D" w14:textId="77777777" w:rsidTr="007946BA">
        <w:trPr>
          <w:trHeight w:val="1350"/>
        </w:trPr>
        <w:tc>
          <w:tcPr>
            <w:tcW w:w="4791" w:type="dxa"/>
          </w:tcPr>
          <w:p w14:paraId="506BA22F" w14:textId="7BADF80B" w:rsidR="00EC74D5" w:rsidRPr="00602F2B" w:rsidRDefault="003521F5" w:rsidP="00BB63D0">
            <w:bookmarkStart w:id="0" w:name="_GoBack"/>
            <w:bookmarkEnd w:id="0"/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5C11BAFA" wp14:editId="3FD62093">
                      <wp:simplePos x="0" y="0"/>
                      <wp:positionH relativeFrom="column">
                        <wp:posOffset>5379</wp:posOffset>
                      </wp:positionH>
                      <wp:positionV relativeFrom="paragraph">
                        <wp:posOffset>45272</wp:posOffset>
                      </wp:positionV>
                      <wp:extent cx="2173045" cy="1404620"/>
                      <wp:effectExtent l="0" t="0" r="0" b="0"/>
                      <wp:wrapNone/>
                      <wp:docPr id="217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7304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16C2A97" w14:textId="674595EA" w:rsidR="003521F5" w:rsidRPr="00846D10" w:rsidRDefault="00792834" w:rsidP="003521F5">
                                  <w:pPr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</w:rPr>
                                    <w:t>Annexe</w:t>
                                  </w:r>
                                  <w:r w:rsidR="003521F5" w:rsidRPr="00846D10">
                                    <w:rPr>
                                      <w:i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</w:rPr>
                                    <w:t>5</w:t>
                                  </w:r>
                                  <w:r w:rsidR="003521F5" w:rsidRPr="00846D10">
                                    <w:rPr>
                                      <w:i/>
                                    </w:rPr>
                                    <w:t xml:space="preserve"> : </w:t>
                                  </w:r>
                                  <w:r w:rsidR="00861E90" w:rsidRPr="00846D10">
                                    <w:rPr>
                                      <w:i/>
                                    </w:rPr>
                                    <w:t>info</w:t>
                                  </w:r>
                                  <w:r w:rsidR="005558E6" w:rsidRPr="00846D10">
                                    <w:rPr>
                                      <w:i/>
                                    </w:rPr>
                                    <w:t>rmation P</w:t>
                                  </w:r>
                                  <w:r w:rsidR="00861E90" w:rsidRPr="00846D10">
                                    <w:rPr>
                                      <w:i/>
                                    </w:rPr>
                                    <w:t>arquet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11BAF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2" o:spid="_x0000_s1026" type="#_x0000_t202" style="position:absolute;margin-left:.4pt;margin-top:3.55pt;width:171.1pt;height:110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" stroked="f">
                      <v:textbox style="mso-fit-shape-to-text:t">
                        <w:txbxContent>
                          <w:p w14:paraId="716C2A97" w14:textId="674595EA" w:rsidR="003521F5" w:rsidRPr="00846D10" w:rsidRDefault="00792834" w:rsidP="003521F5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Annexe</w:t>
                            </w:r>
                            <w:r w:rsidR="003521F5" w:rsidRPr="00846D10">
                              <w:rPr>
                                <w:i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</w:rPr>
                              <w:t>5</w:t>
                            </w:r>
                            <w:r w:rsidR="003521F5" w:rsidRPr="00846D10">
                              <w:rPr>
                                <w:i/>
                              </w:rPr>
                              <w:t xml:space="preserve"> : </w:t>
                            </w:r>
                            <w:r w:rsidR="00861E90" w:rsidRPr="00846D10">
                              <w:rPr>
                                <w:i/>
                              </w:rPr>
                              <w:t>info</w:t>
                            </w:r>
                            <w:r w:rsidR="005558E6" w:rsidRPr="00846D10">
                              <w:rPr>
                                <w:i/>
                              </w:rPr>
                              <w:t>rmation P</w:t>
                            </w:r>
                            <w:r w:rsidR="00861E90" w:rsidRPr="00846D10">
                              <w:rPr>
                                <w:i/>
                              </w:rPr>
                              <w:t>arquet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7" w:type="dxa"/>
            <w:vMerge w:val="restart"/>
          </w:tcPr>
          <w:p w14:paraId="4C39B83F" w14:textId="77777777" w:rsidR="00EC74D5" w:rsidRPr="00602F2B" w:rsidRDefault="00EC74D5" w:rsidP="00BB63D0"/>
        </w:tc>
        <w:tc>
          <w:tcPr>
            <w:tcW w:w="4224" w:type="dxa"/>
            <w:vMerge w:val="restart"/>
          </w:tcPr>
          <w:p w14:paraId="3CDF4CD5" w14:textId="77777777" w:rsidR="00D85AAB" w:rsidRDefault="00D85AAB" w:rsidP="00B0019E">
            <w:pPr>
              <w:pStyle w:val="Texte-Intituldroite"/>
            </w:pPr>
          </w:p>
          <w:p w14:paraId="5D5E1430" w14:textId="61956F64" w:rsidR="00B0019E" w:rsidRPr="00602F2B" w:rsidRDefault="00137ABD" w:rsidP="00B0019E">
            <w:pPr>
              <w:pStyle w:val="Texte-Intituldroite"/>
            </w:pPr>
            <w:r>
              <w:t xml:space="preserve">Monsieur </w:t>
            </w:r>
            <w:r w:rsidR="00D85AAB">
              <w:t>Le Procureur de la République</w:t>
            </w:r>
            <w:r w:rsidR="00B0019E" w:rsidRPr="00602F2B">
              <w:t xml:space="preserve"> </w:t>
            </w:r>
          </w:p>
          <w:p w14:paraId="7D396454" w14:textId="51A90884" w:rsidR="00B0019E" w:rsidRPr="00602F2B" w:rsidRDefault="004D1B1D" w:rsidP="00B0019E">
            <w:pPr>
              <w:pStyle w:val="Texte-Intituldroite"/>
            </w:pPr>
            <w:r>
              <w:t>Tribunal judiciaire</w:t>
            </w:r>
            <w:r w:rsidR="00D85AAB">
              <w:t xml:space="preserve"> de Montpellier</w:t>
            </w:r>
          </w:p>
          <w:p w14:paraId="1DCAE420" w14:textId="1AA02DCA" w:rsidR="00B0019E" w:rsidRPr="00602F2B" w:rsidRDefault="00D85AAB" w:rsidP="00B0019E">
            <w:pPr>
              <w:pStyle w:val="Texte-Intituldroite"/>
            </w:pPr>
            <w:r>
              <w:t>Place Pierre Flotte</w:t>
            </w:r>
          </w:p>
          <w:p w14:paraId="0B9E71FA" w14:textId="53B10B32" w:rsidR="00B0019E" w:rsidRPr="00602F2B" w:rsidRDefault="00D85AAB" w:rsidP="00B0019E">
            <w:pPr>
              <w:pStyle w:val="Texte-Intituldroite"/>
            </w:pPr>
            <w:r>
              <w:t>34 040 Montpellier</w:t>
            </w:r>
          </w:p>
          <w:p w14:paraId="588728D5" w14:textId="4A076BFC" w:rsidR="00EC74D5" w:rsidRPr="00602F2B" w:rsidRDefault="00EC74D5" w:rsidP="00B0019E">
            <w:pPr>
              <w:pStyle w:val="Texte-Intituldroite"/>
            </w:pPr>
          </w:p>
        </w:tc>
      </w:tr>
      <w:tr w:rsidR="00EC74D5" w:rsidRPr="00602F2B" w14:paraId="2F68B601" w14:textId="77777777" w:rsidTr="00EC74D5">
        <w:trPr>
          <w:trHeight w:val="1540"/>
        </w:trPr>
        <w:tc>
          <w:tcPr>
            <w:tcW w:w="4791" w:type="dxa"/>
          </w:tcPr>
          <w:p w14:paraId="46703EA6" w14:textId="05566A1D" w:rsidR="00EC74D5" w:rsidRPr="00602F2B" w:rsidRDefault="00EC74D5" w:rsidP="007946BA">
            <w:pPr>
              <w:pStyle w:val="Texte-Intitulgauche"/>
            </w:pPr>
            <w:r w:rsidRPr="00602F2B">
              <w:rPr>
                <w:rStyle w:val="Texte-Bold"/>
              </w:rPr>
              <w:t>N/Réf. :</w:t>
            </w:r>
            <w:r w:rsidRPr="00602F2B">
              <w:t xml:space="preserve"> 00/00</w:t>
            </w:r>
            <w:r w:rsidR="00550063">
              <w:t xml:space="preserve"> </w:t>
            </w:r>
          </w:p>
          <w:p w14:paraId="5B2038F3" w14:textId="30F632BF" w:rsidR="00EC74D5" w:rsidRPr="00602F2B" w:rsidRDefault="00EC74D5" w:rsidP="00445ECC">
            <w:pPr>
              <w:pStyle w:val="Texte-Intitulgauche"/>
            </w:pPr>
            <w:r w:rsidRPr="00602F2B">
              <w:rPr>
                <w:rStyle w:val="Texte-Bold"/>
              </w:rPr>
              <w:t>V/Réf. :</w:t>
            </w:r>
            <w:r w:rsidRPr="00602F2B">
              <w:t xml:space="preserve"> 00/00</w:t>
            </w:r>
            <w:r w:rsidR="00550063">
              <w:t xml:space="preserve"> </w:t>
            </w:r>
          </w:p>
          <w:p w14:paraId="7E35A986" w14:textId="77777777" w:rsidR="00EC74D5" w:rsidRPr="00602F2B" w:rsidRDefault="00EC74D5" w:rsidP="00445ECC">
            <w:pPr>
              <w:pStyle w:val="Texte-Intitulgauche"/>
            </w:pPr>
            <w:r w:rsidRPr="00602F2B">
              <w:rPr>
                <w:rStyle w:val="Texte-Bold"/>
              </w:rPr>
              <w:t>Affaire suivie par :</w:t>
            </w:r>
            <w:r w:rsidRPr="00602F2B">
              <w:t xml:space="preserve"> Prénom NOM </w:t>
            </w:r>
          </w:p>
          <w:p w14:paraId="6BB5856B" w14:textId="77777777" w:rsidR="00EC74D5" w:rsidRPr="00602F2B" w:rsidRDefault="00EC74D5" w:rsidP="00445ECC">
            <w:pPr>
              <w:pStyle w:val="Texte-Intitulgauche"/>
            </w:pPr>
            <w:r w:rsidRPr="00602F2B">
              <w:rPr>
                <w:rStyle w:val="Texte-Bold"/>
              </w:rPr>
              <w:t>Tél. :</w:t>
            </w:r>
            <w:r w:rsidRPr="00602F2B">
              <w:t xml:space="preserve"> 00 00 00 00 00</w:t>
            </w:r>
          </w:p>
        </w:tc>
        <w:tc>
          <w:tcPr>
            <w:tcW w:w="567" w:type="dxa"/>
            <w:vMerge/>
          </w:tcPr>
          <w:p w14:paraId="2DCC50EF" w14:textId="77777777" w:rsidR="00EC74D5" w:rsidRPr="00602F2B" w:rsidRDefault="00EC74D5" w:rsidP="00BB63D0"/>
        </w:tc>
        <w:tc>
          <w:tcPr>
            <w:tcW w:w="4224" w:type="dxa"/>
            <w:vMerge/>
          </w:tcPr>
          <w:p w14:paraId="1249AC6E" w14:textId="77777777" w:rsidR="00EC74D5" w:rsidRPr="00602F2B" w:rsidRDefault="00EC74D5" w:rsidP="00BB63D0"/>
        </w:tc>
      </w:tr>
      <w:tr w:rsidR="00EC74D5" w:rsidRPr="00602F2B" w14:paraId="2AED2A65" w14:textId="77777777" w:rsidTr="001106A8">
        <w:trPr>
          <w:trHeight w:hRule="exact" w:val="284"/>
        </w:trPr>
        <w:tc>
          <w:tcPr>
            <w:tcW w:w="9582" w:type="dxa"/>
            <w:gridSpan w:val="3"/>
          </w:tcPr>
          <w:p w14:paraId="5F1B071F" w14:textId="77777777" w:rsidR="00EC74D5" w:rsidRPr="00602F2B" w:rsidRDefault="00EC74D5" w:rsidP="00BB63D0"/>
        </w:tc>
      </w:tr>
      <w:tr w:rsidR="00EC74D5" w:rsidRPr="00602F2B" w14:paraId="3E58F42A" w14:textId="77777777" w:rsidTr="00EC74D5">
        <w:trPr>
          <w:trHeight w:val="792"/>
        </w:trPr>
        <w:tc>
          <w:tcPr>
            <w:tcW w:w="9582" w:type="dxa"/>
            <w:gridSpan w:val="3"/>
          </w:tcPr>
          <w:p w14:paraId="67804160" w14:textId="60955A07" w:rsidR="00EC74D5" w:rsidRPr="00602F2B" w:rsidRDefault="00EC74D5" w:rsidP="00897303">
            <w:r w:rsidRPr="00602F2B">
              <w:rPr>
                <w:rStyle w:val="Texte-Bold"/>
              </w:rPr>
              <w:t>Objet :</w:t>
            </w:r>
            <w:r w:rsidRPr="00602F2B">
              <w:t xml:space="preserve"> </w:t>
            </w:r>
            <w:r w:rsidR="0032716E">
              <w:t>information</w:t>
            </w:r>
            <w:r w:rsidR="00D85AAB">
              <w:t xml:space="preserve"> </w:t>
            </w:r>
            <w:r w:rsidR="00550063">
              <w:t>concernant</w:t>
            </w:r>
            <w:r w:rsidR="00D85AAB">
              <w:t xml:space="preserve"> </w:t>
            </w:r>
            <w:r w:rsidR="0032716E">
              <w:t xml:space="preserve">la </w:t>
            </w:r>
            <w:r w:rsidR="00897303">
              <w:t>TENUE</w:t>
            </w:r>
            <w:r w:rsidR="0032716E">
              <w:t xml:space="preserve"> OU </w:t>
            </w:r>
            <w:r w:rsidR="00897303">
              <w:t>ECHEC</w:t>
            </w:r>
            <w:r w:rsidR="0032716E">
              <w:t xml:space="preserve"> d’un</w:t>
            </w:r>
            <w:r w:rsidR="00D85AAB">
              <w:t xml:space="preserve"> rappel à l’ordre</w:t>
            </w:r>
            <w:r w:rsidR="00550063">
              <w:t xml:space="preserve"> solennel</w:t>
            </w:r>
          </w:p>
        </w:tc>
      </w:tr>
      <w:tr w:rsidR="00EC74D5" w:rsidRPr="00602F2B" w14:paraId="73F49BF5" w14:textId="77777777" w:rsidTr="00F00E03">
        <w:trPr>
          <w:trHeight w:val="220"/>
        </w:trPr>
        <w:tc>
          <w:tcPr>
            <w:tcW w:w="9582" w:type="dxa"/>
            <w:gridSpan w:val="3"/>
          </w:tcPr>
          <w:p w14:paraId="759BC57F" w14:textId="77777777" w:rsidR="00EC74D5" w:rsidRPr="00602F2B" w:rsidRDefault="00EC74D5" w:rsidP="00E36AB7"/>
        </w:tc>
      </w:tr>
    </w:tbl>
    <w:tbl>
      <w:tblPr>
        <w:tblStyle w:val="Grilledutableau"/>
        <w:tblW w:w="9582" w:type="dxa"/>
        <w:tblLook w:val="04A0" w:firstRow="1" w:lastRow="0" w:firstColumn="1" w:lastColumn="0" w:noHBand="0" w:noVBand="1"/>
      </w:tblPr>
      <w:tblGrid>
        <w:gridCol w:w="9582"/>
      </w:tblGrid>
      <w:tr w:rsidR="009B0902" w:rsidRPr="00602F2B" w14:paraId="24A5672D" w14:textId="77777777" w:rsidTr="00B333D4">
        <w:trPr>
          <w:trHeight w:hRule="exact" w:val="284"/>
        </w:trPr>
        <w:tc>
          <w:tcPr>
            <w:tcW w:w="9582" w:type="dxa"/>
          </w:tcPr>
          <w:p w14:paraId="0A100BE8" w14:textId="77777777" w:rsidR="009B0902" w:rsidRPr="00602F2B" w:rsidRDefault="009B0902" w:rsidP="00B333D4">
            <w:pPr>
              <w:framePr w:w="9582" w:h="284" w:wrap="notBeside" w:vAnchor="page" w:hAnchor="margin" w:yAlign="bottom" w:anchorLock="1"/>
            </w:pPr>
          </w:p>
        </w:tc>
      </w:tr>
      <w:tr w:rsidR="009B0902" w:rsidRPr="00602F2B" w14:paraId="680D20AE" w14:textId="77777777" w:rsidTr="00B333D4">
        <w:trPr>
          <w:trHeight w:hRule="exact" w:val="777"/>
        </w:trPr>
        <w:tc>
          <w:tcPr>
            <w:tcW w:w="9582" w:type="dxa"/>
          </w:tcPr>
          <w:p w14:paraId="7DB37143" w14:textId="77777777" w:rsidR="009B0902" w:rsidRPr="00602F2B" w:rsidRDefault="009B0902" w:rsidP="00B333D4">
            <w:pPr>
              <w:framePr w:w="9582" w:h="284" w:wrap="notBeside" w:vAnchor="page" w:hAnchor="margin" w:yAlign="bottom" w:anchorLock="1"/>
            </w:pPr>
          </w:p>
        </w:tc>
      </w:tr>
    </w:tbl>
    <w:p w14:paraId="5AABB177" w14:textId="2D1C4DBA" w:rsidR="00DA63AC" w:rsidRDefault="00EC74D5" w:rsidP="00EC74D5">
      <w:pPr>
        <w:pStyle w:val="Textedesaisie"/>
      </w:pPr>
      <w:r w:rsidRPr="00602F2B">
        <w:t>Monsieur</w:t>
      </w:r>
      <w:r w:rsidR="00550063">
        <w:t xml:space="preserve"> Le Procureur de la République</w:t>
      </w:r>
      <w:r w:rsidR="00B0019E" w:rsidRPr="00602F2B">
        <w:t>,</w:t>
      </w:r>
    </w:p>
    <w:p w14:paraId="31DEAA9E" w14:textId="1934B70C" w:rsidR="00550063" w:rsidRDefault="00550063" w:rsidP="00EC74D5">
      <w:pPr>
        <w:pStyle w:val="Textedesaisie"/>
      </w:pPr>
    </w:p>
    <w:p w14:paraId="0132A14D" w14:textId="6711710B" w:rsidR="00861E90" w:rsidRDefault="00861E90" w:rsidP="00861E90">
      <w:pPr>
        <w:autoSpaceDE w:val="0"/>
        <w:autoSpaceDN w:val="0"/>
        <w:adjustRightInd w:val="0"/>
        <w:spacing w:line="240" w:lineRule="auto"/>
        <w:jc w:val="both"/>
        <w:rPr>
          <w:rFonts w:ascii="TimesNewRomanPSMT" w:hAnsi="TimesNewRomanPSMT" w:cs="TimesNewRomanPSMT"/>
        </w:rPr>
      </w:pPr>
      <w:r>
        <w:t xml:space="preserve">Pour faire suite au rapport d’information </w:t>
      </w:r>
      <w:r>
        <w:rPr>
          <w:rFonts w:ascii="TimesNewRomanPSMT" w:hAnsi="TimesNewRomanPSMT" w:cs="TimesNewRomanPSMT"/>
        </w:rPr>
        <w:t xml:space="preserve">n° </w:t>
      </w:r>
      <w:r w:rsidR="004D1B1D">
        <w:rPr>
          <w:highlight w:val="yellow"/>
        </w:rPr>
        <w:t>XXX</w:t>
      </w:r>
      <w:r w:rsidR="004D1B1D">
        <w:t xml:space="preserve"> </w:t>
      </w:r>
      <w:r>
        <w:rPr>
          <w:rFonts w:ascii="TimesNewRomanPSMT" w:hAnsi="TimesNewRomanPSMT" w:cs="TimesNewRomanPSMT"/>
        </w:rPr>
        <w:t xml:space="preserve">établi le </w:t>
      </w:r>
      <w:proofErr w:type="gramStart"/>
      <w:r w:rsidR="004D1B1D">
        <w:rPr>
          <w:highlight w:val="yellow"/>
        </w:rPr>
        <w:t>XXX</w:t>
      </w:r>
      <w:r>
        <w:rPr>
          <w:rFonts w:ascii="TimesNewRomanPSMT" w:hAnsi="TimesNewRomanPSMT" w:cs="TimesNewRomanPSMT"/>
        </w:rPr>
        <w:t xml:space="preserve">  par</w:t>
      </w:r>
      <w:proofErr w:type="gramEnd"/>
      <w:r>
        <w:rPr>
          <w:rFonts w:ascii="TimesNewRomanPSMT" w:hAnsi="TimesNewRomanPSMT" w:cs="TimesNewRomanPSMT"/>
        </w:rPr>
        <w:t xml:space="preserve"> </w:t>
      </w:r>
      <w:r w:rsidR="004D1B1D">
        <w:rPr>
          <w:highlight w:val="yellow"/>
        </w:rPr>
        <w:t>XXX</w:t>
      </w:r>
      <w:r>
        <w:rPr>
          <w:rFonts w:ascii="TimesNewRomanPSMT" w:hAnsi="TimesNewRomanPSMT" w:cs="TimesNewRomanPSMT"/>
        </w:rPr>
        <w:t xml:space="preserve">  et </w:t>
      </w:r>
      <w:r w:rsidR="00897303">
        <w:rPr>
          <w:rFonts w:ascii="TimesNewRomanPSMT" w:hAnsi="TimesNewRomanPSMT" w:cs="TimesNewRomanPSMT"/>
        </w:rPr>
        <w:t xml:space="preserve">à </w:t>
      </w:r>
      <w:r w:rsidR="006F3D45">
        <w:rPr>
          <w:rFonts w:ascii="TimesNewRomanPSMT" w:hAnsi="TimesNewRomanPSMT" w:cs="TimesNewRomanPSMT"/>
        </w:rPr>
        <w:t xml:space="preserve">votre avis </w:t>
      </w:r>
      <w:r>
        <w:rPr>
          <w:rFonts w:ascii="TimesNewRomanPSMT" w:hAnsi="TimesNewRomanPSMT" w:cs="TimesNewRomanPSMT"/>
        </w:rPr>
        <w:t>co</w:t>
      </w:r>
      <w:r w:rsidR="006F3D45">
        <w:rPr>
          <w:rFonts w:ascii="TimesNewRomanPSMT" w:hAnsi="TimesNewRomanPSMT" w:cs="TimesNewRomanPSMT"/>
        </w:rPr>
        <w:t>ncernant la tenue d’un rappel à</w:t>
      </w:r>
      <w:r>
        <w:rPr>
          <w:rFonts w:ascii="TimesNewRomanPSMT" w:hAnsi="TimesNewRomanPSMT" w:cs="TimesNewRomanPSMT"/>
        </w:rPr>
        <w:t xml:space="preserve"> l’ordre </w:t>
      </w:r>
      <w:r w:rsidR="00897303">
        <w:rPr>
          <w:rFonts w:ascii="TimesNewRomanPSMT" w:hAnsi="TimesNewRomanPSMT" w:cs="TimesNewRomanPSMT"/>
        </w:rPr>
        <w:t xml:space="preserve">en date du </w:t>
      </w:r>
      <w:r>
        <w:rPr>
          <w:rFonts w:ascii="TimesNewRomanPSMT" w:hAnsi="TimesNewRomanPSMT" w:cs="TimesNewRomanPSMT"/>
        </w:rPr>
        <w:t xml:space="preserve">   </w:t>
      </w:r>
      <w:r w:rsidR="004D1B1D">
        <w:rPr>
          <w:highlight w:val="yellow"/>
        </w:rPr>
        <w:t>XXX</w:t>
      </w:r>
    </w:p>
    <w:p w14:paraId="2FA6E871" w14:textId="36C6FD38" w:rsidR="00861E90" w:rsidRDefault="00861E90" w:rsidP="00861E90">
      <w:pPr>
        <w:autoSpaceDE w:val="0"/>
        <w:autoSpaceDN w:val="0"/>
        <w:adjustRightInd w:val="0"/>
        <w:spacing w:line="240" w:lineRule="auto"/>
        <w:rPr>
          <w:rFonts w:ascii="TimesNewRomanPSMT" w:hAnsi="TimesNewRomanPSMT" w:cs="TimesNewRomanPSMT"/>
        </w:rPr>
      </w:pPr>
    </w:p>
    <w:p w14:paraId="15F76F4E" w14:textId="232AA9AF" w:rsidR="00861E90" w:rsidRDefault="00861E90" w:rsidP="00861E90">
      <w:pPr>
        <w:autoSpaceDE w:val="0"/>
        <w:autoSpaceDN w:val="0"/>
        <w:adjustRightInd w:val="0"/>
        <w:spacing w:line="240" w:lineRule="auto"/>
        <w:jc w:val="both"/>
      </w:pPr>
      <w:r>
        <w:rPr>
          <w:rFonts w:ascii="TimesNewRomanPSMT" w:hAnsi="TimesNewRomanPSMT" w:cs="TimesNewRomanPSMT"/>
        </w:rPr>
        <w:t>Une convocation a été adressé</w:t>
      </w:r>
      <w:r w:rsidR="006F3D45">
        <w:rPr>
          <w:rFonts w:ascii="TimesNewRomanPSMT" w:hAnsi="TimesNewRomanPSMT" w:cs="TimesNewRomanPSMT"/>
        </w:rPr>
        <w:t>e</w:t>
      </w:r>
      <w:r>
        <w:rPr>
          <w:rFonts w:ascii="TimesNewRomanPSMT" w:hAnsi="TimesNewRomanPSMT" w:cs="TimesNewRomanPSMT"/>
        </w:rPr>
        <w:t xml:space="preserve"> </w:t>
      </w:r>
      <w:proofErr w:type="gramStart"/>
      <w:r>
        <w:rPr>
          <w:rFonts w:ascii="TimesNewRomanPSMT" w:hAnsi="TimesNewRomanPSMT" w:cs="TimesNewRomanPSMT"/>
        </w:rPr>
        <w:t xml:space="preserve">à </w:t>
      </w:r>
      <w:r>
        <w:t xml:space="preserve"> </w:t>
      </w:r>
      <w:r w:rsidR="004D1B1D">
        <w:rPr>
          <w:highlight w:val="yellow"/>
        </w:rPr>
        <w:t>XXX</w:t>
      </w:r>
      <w:proofErr w:type="gramEnd"/>
      <w:r>
        <w:t xml:space="preserve">  </w:t>
      </w:r>
      <w:r>
        <w:rPr>
          <w:i/>
          <w:color w:val="FF0000"/>
        </w:rPr>
        <w:t> </w:t>
      </w:r>
      <w:r>
        <w:t xml:space="preserve">né(e) le </w:t>
      </w:r>
      <w:r w:rsidRPr="004D1B1D">
        <w:rPr>
          <w:highlight w:val="yellow"/>
        </w:rPr>
        <w:t>../../….</w:t>
      </w:r>
      <w:r>
        <w:t xml:space="preserve"> </w:t>
      </w:r>
      <w:proofErr w:type="gramStart"/>
      <w:r>
        <w:t xml:space="preserve">à  </w:t>
      </w:r>
      <w:r w:rsidR="004D1B1D">
        <w:rPr>
          <w:highlight w:val="yellow"/>
        </w:rPr>
        <w:t>XXX</w:t>
      </w:r>
      <w:proofErr w:type="gramEnd"/>
      <w:r>
        <w:t xml:space="preserve">  demeurant </w:t>
      </w:r>
      <w:r w:rsidR="004D1B1D">
        <w:rPr>
          <w:highlight w:val="yellow"/>
        </w:rPr>
        <w:t>XXX</w:t>
      </w:r>
      <w:r w:rsidR="004D1B1D">
        <w:t xml:space="preserve"> </w:t>
      </w:r>
      <w:r>
        <w:t xml:space="preserve">pour la tenue d’un rappel à l’ordre en date du  </w:t>
      </w:r>
      <w:r w:rsidR="004D1B1D">
        <w:t xml:space="preserve"> </w:t>
      </w:r>
      <w:r w:rsidR="004D1B1D">
        <w:rPr>
          <w:highlight w:val="yellow"/>
        </w:rPr>
        <w:t>XXX</w:t>
      </w:r>
    </w:p>
    <w:p w14:paraId="4FA55337" w14:textId="77777777" w:rsidR="00861E90" w:rsidRDefault="00861E90" w:rsidP="00EC74D5">
      <w:pPr>
        <w:pStyle w:val="Textedesaisie"/>
      </w:pPr>
    </w:p>
    <w:p w14:paraId="1937BA3D" w14:textId="102640DC" w:rsidR="00861E90" w:rsidRDefault="00861E90" w:rsidP="00EC74D5">
      <w:pPr>
        <w:pStyle w:val="Textedesaisie"/>
      </w:pPr>
      <w:r>
        <w:t xml:space="preserve">Cette procédure </w:t>
      </w:r>
    </w:p>
    <w:p w14:paraId="2692F60A" w14:textId="2D3FB54F" w:rsidR="00861E90" w:rsidRPr="004D1B1D" w:rsidRDefault="00861E90" w:rsidP="00861E90">
      <w:pPr>
        <w:pStyle w:val="Textedesaisie"/>
        <w:numPr>
          <w:ilvl w:val="0"/>
          <w:numId w:val="1"/>
        </w:numPr>
        <w:rPr>
          <w:highlight w:val="yellow"/>
        </w:rPr>
      </w:pPr>
      <w:r>
        <w:t>Tenue :</w:t>
      </w:r>
      <w:r w:rsidR="00897303">
        <w:t xml:space="preserve"> le </w:t>
      </w:r>
      <w:r w:rsidR="004D1B1D">
        <w:rPr>
          <w:highlight w:val="yellow"/>
        </w:rPr>
        <w:t>XXX</w:t>
      </w:r>
      <w:r w:rsidR="00897303">
        <w:t xml:space="preserve">  </w:t>
      </w:r>
      <w:r>
        <w:t xml:space="preserve"> </w:t>
      </w:r>
      <w:r w:rsidRPr="004D1B1D">
        <w:rPr>
          <w:highlight w:val="yellow"/>
        </w:rPr>
        <w:t>commentaire</w:t>
      </w:r>
    </w:p>
    <w:p w14:paraId="09D6200D" w14:textId="50701FF7" w:rsidR="00861E90" w:rsidRPr="004D1B1D" w:rsidRDefault="00861E90" w:rsidP="00861E90">
      <w:pPr>
        <w:pStyle w:val="Textedesaisie"/>
        <w:numPr>
          <w:ilvl w:val="0"/>
          <w:numId w:val="1"/>
        </w:numPr>
        <w:rPr>
          <w:highlight w:val="yellow"/>
        </w:rPr>
      </w:pPr>
      <w:r>
        <w:t xml:space="preserve">Echec : </w:t>
      </w:r>
      <w:r w:rsidRPr="004D1B1D">
        <w:rPr>
          <w:highlight w:val="yellow"/>
        </w:rPr>
        <w:t>raisons</w:t>
      </w:r>
    </w:p>
    <w:p w14:paraId="4FE14523" w14:textId="77777777" w:rsidR="00861E90" w:rsidRDefault="00861E90" w:rsidP="00EC74D5">
      <w:pPr>
        <w:pStyle w:val="Textedesaisie"/>
      </w:pPr>
    </w:p>
    <w:p w14:paraId="08514C76" w14:textId="6BE0E772" w:rsidR="00550063" w:rsidRDefault="00550063" w:rsidP="00EC74D5">
      <w:pPr>
        <w:pStyle w:val="Textedesaisie"/>
      </w:pPr>
    </w:p>
    <w:p w14:paraId="5F9D1FB6" w14:textId="7D9B8849" w:rsidR="00550063" w:rsidRDefault="00550063" w:rsidP="00EC74D5">
      <w:pPr>
        <w:pStyle w:val="Textedesaisie"/>
      </w:pPr>
      <w:r>
        <w:t>Veuillez agréer, Monsieur le Procureur, l’expression de ma parfaite considération.</w:t>
      </w:r>
    </w:p>
    <w:p w14:paraId="52C857AC" w14:textId="6AD844C3" w:rsidR="00846D10" w:rsidRDefault="00846D10" w:rsidP="00EC74D5">
      <w:pPr>
        <w:pStyle w:val="Textedesaisie"/>
      </w:pPr>
    </w:p>
    <w:p w14:paraId="05D2E088" w14:textId="05FC8645" w:rsidR="00846D10" w:rsidRDefault="00846D10" w:rsidP="00EC74D5">
      <w:pPr>
        <w:pStyle w:val="Textedesaisie"/>
      </w:pPr>
    </w:p>
    <w:p w14:paraId="43B7B5C5" w14:textId="77777777" w:rsidR="00846D10" w:rsidRDefault="00846D10" w:rsidP="00EC74D5">
      <w:pPr>
        <w:pStyle w:val="Textedesaisie"/>
      </w:pPr>
    </w:p>
    <w:p w14:paraId="5C459A8F" w14:textId="72053733" w:rsidR="00897303" w:rsidRDefault="00897303" w:rsidP="00EC74D5">
      <w:pPr>
        <w:pStyle w:val="Textedesaisie"/>
      </w:pPr>
    </w:p>
    <w:p w14:paraId="27400DC0" w14:textId="77777777" w:rsidR="006F3D45" w:rsidRDefault="006F3D45" w:rsidP="006F3D45">
      <w:pPr>
        <w:pStyle w:val="Textedesaisie"/>
        <w:ind w:left="3545" w:firstLine="709"/>
        <w:jc w:val="center"/>
      </w:pPr>
      <w:r>
        <w:rPr>
          <w:highlight w:val="yellow"/>
        </w:rPr>
        <w:t>Fait le XXX, à XXX</w:t>
      </w:r>
    </w:p>
    <w:p w14:paraId="4B87F9DA" w14:textId="77777777" w:rsidR="00561F6F" w:rsidRDefault="00561F6F" w:rsidP="00561F6F">
      <w:pPr>
        <w:pStyle w:val="Texte-FonctionPrnomNOM"/>
      </w:pPr>
    </w:p>
    <w:p w14:paraId="2F904E95" w14:textId="38650493" w:rsidR="00561F6F" w:rsidRDefault="00561F6F" w:rsidP="00CE656C">
      <w:pPr>
        <w:pStyle w:val="Texte-FonctionPrnomNOM"/>
        <w:ind w:left="6381"/>
      </w:pPr>
      <w:r>
        <w:t xml:space="preserve"> </w:t>
      </w:r>
      <w:r w:rsidR="00550063">
        <w:t>Le Maire</w:t>
      </w:r>
      <w:r w:rsidR="006F3D45">
        <w:t xml:space="preserve"> </w:t>
      </w:r>
      <w:r w:rsidR="006F3D45" w:rsidRPr="006F3D45">
        <w:rPr>
          <w:highlight w:val="yellow"/>
        </w:rPr>
        <w:t>de XXX</w:t>
      </w:r>
    </w:p>
    <w:p w14:paraId="4E2372BC" w14:textId="77777777" w:rsidR="00561F6F" w:rsidRPr="00602F2B" w:rsidRDefault="00561F6F" w:rsidP="00561F6F">
      <w:pPr>
        <w:pStyle w:val="Texte-FonctionPrnomNOM"/>
      </w:pPr>
    </w:p>
    <w:p w14:paraId="40FD950C" w14:textId="77777777" w:rsidR="00CE656C" w:rsidRDefault="00CE656C" w:rsidP="00CE656C">
      <w:pPr>
        <w:pStyle w:val="Texte-FonctionPrnomNOM"/>
        <w:ind w:left="6067" w:firstLine="314"/>
        <w:rPr>
          <w:highlight w:val="yellow"/>
        </w:rPr>
      </w:pPr>
      <w:r>
        <w:rPr>
          <w:highlight w:val="yellow"/>
        </w:rPr>
        <w:t>Prénom Nom</w:t>
      </w:r>
    </w:p>
    <w:p w14:paraId="5B4BCBFE" w14:textId="77777777" w:rsidR="00CE656C" w:rsidRDefault="00CE656C" w:rsidP="00CE656C">
      <w:pPr>
        <w:pStyle w:val="Texte-FonctionPrnomNOM"/>
        <w:ind w:left="6067" w:firstLine="314"/>
      </w:pPr>
      <w:r>
        <w:rPr>
          <w:highlight w:val="yellow"/>
        </w:rPr>
        <w:t>Signature</w:t>
      </w:r>
    </w:p>
    <w:p w14:paraId="764B0D5D" w14:textId="77777777" w:rsidR="000272AC" w:rsidRPr="00602F2B" w:rsidRDefault="000272AC" w:rsidP="000272AC">
      <w:pPr>
        <w:pStyle w:val="Espacementtexte"/>
        <w:framePr w:wrap="around"/>
      </w:pPr>
    </w:p>
    <w:sectPr w:rsidR="000272AC" w:rsidRPr="00602F2B" w:rsidSect="00846D1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F4ABD3" w14:textId="77777777" w:rsidR="00F9782F" w:rsidRDefault="00F9782F" w:rsidP="00BB63D0">
      <w:r>
        <w:separator/>
      </w:r>
    </w:p>
    <w:p w14:paraId="0A706332" w14:textId="77777777" w:rsidR="00F9782F" w:rsidRDefault="00F9782F"/>
  </w:endnote>
  <w:endnote w:type="continuationSeparator" w:id="0">
    <w:p w14:paraId="7918CD1E" w14:textId="77777777" w:rsidR="00F9782F" w:rsidRDefault="00F9782F" w:rsidP="00BB63D0">
      <w:r>
        <w:continuationSeparator/>
      </w:r>
    </w:p>
    <w:p w14:paraId="4781F388" w14:textId="77777777" w:rsidR="00F9782F" w:rsidRDefault="00F978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E268A3" w14:textId="77777777" w:rsidR="0064605B" w:rsidRDefault="0064605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19B8F8" w14:textId="77777777" w:rsidR="0064605B" w:rsidRDefault="0064605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AB0E87" w14:textId="77777777" w:rsidR="0064605B" w:rsidRDefault="0064605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1AE8D1" w14:textId="77777777" w:rsidR="00F9782F" w:rsidRDefault="00F9782F" w:rsidP="00BB63D0">
      <w:r>
        <w:separator/>
      </w:r>
    </w:p>
    <w:p w14:paraId="016280CE" w14:textId="77777777" w:rsidR="00F9782F" w:rsidRDefault="00F9782F"/>
  </w:footnote>
  <w:footnote w:type="continuationSeparator" w:id="0">
    <w:p w14:paraId="42B3FE9D" w14:textId="77777777" w:rsidR="00F9782F" w:rsidRDefault="00F9782F" w:rsidP="00BB63D0">
      <w:r>
        <w:continuationSeparator/>
      </w:r>
    </w:p>
    <w:p w14:paraId="0E3B9711" w14:textId="77777777" w:rsidR="00F9782F" w:rsidRDefault="00F978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CBBD9" w14:textId="77777777" w:rsidR="0064605B" w:rsidRDefault="0064605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pPr w:vertAnchor="page" w:horzAnchor="margin" w:tblpYSpec="bottom"/>
      <w:tblW w:w="9582" w:type="dxa"/>
      <w:tblLook w:val="04A0" w:firstRow="1" w:lastRow="0" w:firstColumn="1" w:lastColumn="0" w:noHBand="0" w:noVBand="1"/>
    </w:tblPr>
    <w:tblGrid>
      <w:gridCol w:w="2386"/>
      <w:gridCol w:w="6828"/>
      <w:gridCol w:w="368"/>
    </w:tblGrid>
    <w:tr w:rsidR="0024473D" w:rsidRPr="00B465C6" w14:paraId="67D7251D" w14:textId="77777777" w:rsidTr="00B333D4">
      <w:trPr>
        <w:trHeight w:hRule="exact" w:val="284"/>
      </w:trPr>
      <w:tc>
        <w:tcPr>
          <w:tcW w:w="9582" w:type="dxa"/>
          <w:gridSpan w:val="3"/>
          <w:vAlign w:val="center"/>
        </w:tcPr>
        <w:p w14:paraId="7BEA554B" w14:textId="77777777" w:rsidR="0024473D" w:rsidRPr="00331FED" w:rsidRDefault="0024473D" w:rsidP="0024473D"/>
      </w:tc>
    </w:tr>
    <w:tr w:rsidR="0024473D" w:rsidRPr="00B465C6" w14:paraId="0A99BC04" w14:textId="77777777" w:rsidTr="00B333D4">
      <w:trPr>
        <w:trHeight w:val="320"/>
      </w:trPr>
      <w:tc>
        <w:tcPr>
          <w:tcW w:w="2381" w:type="dxa"/>
          <w:tcBorders>
            <w:right w:val="single" w:sz="4" w:space="0" w:color="auto"/>
          </w:tcBorders>
          <w:vAlign w:val="center"/>
        </w:tcPr>
        <w:p w14:paraId="43B7C7F0" w14:textId="77777777" w:rsidR="0024473D" w:rsidRPr="001735A9" w:rsidRDefault="0024473D" w:rsidP="0024473D">
          <w:r>
            <w:rPr>
              <w:noProof/>
              <w:lang w:eastAsia="fr-FR"/>
            </w:rPr>
            <w:drawing>
              <wp:inline distT="0" distB="0" distL="0" distR="0" wp14:anchorId="594BD833" wp14:editId="4DB1F791">
                <wp:extent cx="1512000" cy="201240"/>
                <wp:effectExtent l="0" t="0" r="0" b="8890"/>
                <wp:docPr id="15" name="Imag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visuel_montpellier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2000" cy="2012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33" w:type="dxa"/>
          <w:tcBorders>
            <w:left w:val="single" w:sz="4" w:space="0" w:color="auto"/>
          </w:tcBorders>
          <w:vAlign w:val="bottom"/>
        </w:tcPr>
        <w:p w14:paraId="7C7E2C6F" w14:textId="5F8DBC52" w:rsidR="0024473D" w:rsidRPr="00350BE0" w:rsidRDefault="0024473D" w:rsidP="0024473D">
          <w:pPr>
            <w:pStyle w:val="Texte-Adresseligne1"/>
            <w:framePr w:wrap="auto" w:vAnchor="margin" w:hAnchor="text" w:yAlign="inline"/>
            <w:rPr>
              <w:lang w:val="fr-FR"/>
            </w:rPr>
          </w:pPr>
          <w:r>
            <w:fldChar w:fldCharType="begin"/>
          </w:r>
          <w:r w:rsidRPr="00350BE0">
            <w:rPr>
              <w:lang w:val="fr-FR"/>
            </w:rPr>
            <w:instrText xml:space="preserve"> STYLEREF  "Texte - Adresse ligne 1" </w:instrText>
          </w:r>
          <w:r>
            <w:fldChar w:fldCharType="separate"/>
          </w:r>
          <w:r w:rsidR="00861E90">
            <w:rPr>
              <w:noProof/>
              <w:lang w:val="fr-FR"/>
            </w:rPr>
            <w:t>VILLE DE MONTPELLIER</w:t>
          </w:r>
          <w:r>
            <w:fldChar w:fldCharType="end"/>
          </w:r>
        </w:p>
        <w:p w14:paraId="0F7B8DE5" w14:textId="1C176A77" w:rsidR="0024473D" w:rsidRPr="00350BE0" w:rsidRDefault="0024473D" w:rsidP="0024473D">
          <w:pPr>
            <w:pStyle w:val="Texte-Adresseligne2"/>
            <w:framePr w:w="0" w:hRule="auto" w:wrap="auto" w:vAnchor="margin" w:hAnchor="text" w:yAlign="inline" w:anchorLock="0"/>
            <w:rPr>
              <w:lang w:val="fr-FR"/>
            </w:rPr>
          </w:pPr>
          <w:r>
            <w:fldChar w:fldCharType="begin"/>
          </w:r>
          <w:r w:rsidRPr="00350BE0">
            <w:rPr>
              <w:lang w:val="fr-FR"/>
            </w:rPr>
            <w:instrText xml:space="preserve"> STYLEREF  "Texte - Adresse ligne 2" </w:instrText>
          </w:r>
          <w:r>
            <w:fldChar w:fldCharType="separate"/>
          </w:r>
          <w:r w:rsidR="00861E90">
            <w:rPr>
              <w:noProof/>
              <w:lang w:val="fr-FR"/>
            </w:rPr>
            <w:t>1, place Georges Frêche - 34267 Montpellier Cedex 2 - Tél. : 04 67 34 70 00</w:t>
          </w:r>
          <w:r>
            <w:fldChar w:fldCharType="end"/>
          </w:r>
        </w:p>
      </w:tc>
      <w:tc>
        <w:tcPr>
          <w:tcW w:w="368" w:type="dxa"/>
          <w:tcBorders>
            <w:left w:val="nil"/>
          </w:tcBorders>
          <w:vAlign w:val="bottom"/>
        </w:tcPr>
        <w:p w14:paraId="11FF4F81" w14:textId="6D55596E" w:rsidR="0024473D" w:rsidRPr="00B465C6" w:rsidRDefault="0024473D" w:rsidP="0024473D">
          <w:pPr>
            <w:pStyle w:val="Pagination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861E90">
            <w:rPr>
              <w:noProof/>
            </w:rPr>
            <w:t>2</w:t>
          </w:r>
          <w:r>
            <w:fldChar w:fldCharType="end"/>
          </w:r>
        </w:p>
      </w:tc>
    </w:tr>
    <w:tr w:rsidR="0024473D" w:rsidRPr="00B465C6" w14:paraId="013A9834" w14:textId="77777777" w:rsidTr="00B333D4">
      <w:trPr>
        <w:trHeight w:hRule="exact" w:val="777"/>
      </w:trPr>
      <w:tc>
        <w:tcPr>
          <w:tcW w:w="9582" w:type="dxa"/>
          <w:gridSpan w:val="3"/>
        </w:tcPr>
        <w:p w14:paraId="46CEA91D" w14:textId="77777777" w:rsidR="0024473D" w:rsidRPr="00AE653D" w:rsidRDefault="0024473D" w:rsidP="0024473D">
          <w:pPr>
            <w:rPr>
              <w:lang w:val="en-US"/>
            </w:rPr>
          </w:pPr>
        </w:p>
      </w:tc>
    </w:tr>
  </w:tbl>
  <w:p w14:paraId="3FEDAE20" w14:textId="77777777" w:rsidR="00ED062F" w:rsidRPr="00B465C6" w:rsidRDefault="00ED062F">
    <w:pPr>
      <w:pStyle w:val="En-tte"/>
      <w:rPr>
        <w:lang w:val="en-US"/>
      </w:rPr>
    </w:pPr>
  </w:p>
  <w:p w14:paraId="1C3DD40D" w14:textId="77777777" w:rsidR="00A543DB" w:rsidRDefault="00A543D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3EDF0" w14:textId="77777777" w:rsidR="0064605B" w:rsidRDefault="0064605B" w:rsidP="0064605B">
    <w:pPr>
      <w:ind w:left="4963"/>
    </w:pPr>
    <w:r>
      <w:rPr>
        <w:highlight w:val="yellow"/>
      </w:rPr>
      <w:t>Ajout logo commune</w:t>
    </w:r>
  </w:p>
  <w:p w14:paraId="1AB29159" w14:textId="1741F36F" w:rsidR="00B465C6" w:rsidRDefault="00400EE5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352803C0" wp14:editId="5B24B876">
              <wp:simplePos x="0" y="0"/>
              <wp:positionH relativeFrom="page">
                <wp:posOffset>360045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" name="Connecteur droi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2F2B722" id="Connecteur droit 1" o:spid="_x0000_s1026" style="position:absolute;z-index:-25165209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28.35pt,280.65pt" to="42.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" strokeweight=".5pt">
              <v:stroke joinstyle="miter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67491"/>
    <w:multiLevelType w:val="hybridMultilevel"/>
    <w:tmpl w:val="6F14F512"/>
    <w:lvl w:ilvl="0" w:tplc="7966C1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339"/>
    <w:rsid w:val="00006695"/>
    <w:rsid w:val="00010CEE"/>
    <w:rsid w:val="00022858"/>
    <w:rsid w:val="000272AC"/>
    <w:rsid w:val="00051B60"/>
    <w:rsid w:val="000971EF"/>
    <w:rsid w:val="000A0BA0"/>
    <w:rsid w:val="000A2237"/>
    <w:rsid w:val="00137ABD"/>
    <w:rsid w:val="001409CE"/>
    <w:rsid w:val="001547F8"/>
    <w:rsid w:val="0015622F"/>
    <w:rsid w:val="001735A9"/>
    <w:rsid w:val="001A625E"/>
    <w:rsid w:val="001D3547"/>
    <w:rsid w:val="001E46CC"/>
    <w:rsid w:val="001E5A72"/>
    <w:rsid w:val="0020230D"/>
    <w:rsid w:val="002054B7"/>
    <w:rsid w:val="0024473D"/>
    <w:rsid w:val="002928FF"/>
    <w:rsid w:val="002969C4"/>
    <w:rsid w:val="002B1D15"/>
    <w:rsid w:val="002B2C43"/>
    <w:rsid w:val="00316C7E"/>
    <w:rsid w:val="0032716E"/>
    <w:rsid w:val="00331FED"/>
    <w:rsid w:val="00335F96"/>
    <w:rsid w:val="00344A6C"/>
    <w:rsid w:val="00350BE0"/>
    <w:rsid w:val="003521F5"/>
    <w:rsid w:val="0035422D"/>
    <w:rsid w:val="003B3B00"/>
    <w:rsid w:val="003D60CA"/>
    <w:rsid w:val="003F64FE"/>
    <w:rsid w:val="00400EE5"/>
    <w:rsid w:val="00427DAA"/>
    <w:rsid w:val="00445ECC"/>
    <w:rsid w:val="00460C5D"/>
    <w:rsid w:val="004D1B1D"/>
    <w:rsid w:val="004D7610"/>
    <w:rsid w:val="00506D76"/>
    <w:rsid w:val="00550063"/>
    <w:rsid w:val="0055579B"/>
    <w:rsid w:val="005558E6"/>
    <w:rsid w:val="00561F6F"/>
    <w:rsid w:val="005709C5"/>
    <w:rsid w:val="00581C0F"/>
    <w:rsid w:val="005A237C"/>
    <w:rsid w:val="005C6229"/>
    <w:rsid w:val="005E4CE5"/>
    <w:rsid w:val="00602F2B"/>
    <w:rsid w:val="006322F4"/>
    <w:rsid w:val="0064587F"/>
    <w:rsid w:val="0064605B"/>
    <w:rsid w:val="00651597"/>
    <w:rsid w:val="00654AB0"/>
    <w:rsid w:val="006E6C7C"/>
    <w:rsid w:val="006F3D45"/>
    <w:rsid w:val="00715BAE"/>
    <w:rsid w:val="00756C68"/>
    <w:rsid w:val="007906CF"/>
    <w:rsid w:val="00792834"/>
    <w:rsid w:val="007946BA"/>
    <w:rsid w:val="007A0982"/>
    <w:rsid w:val="007F1FCF"/>
    <w:rsid w:val="00800E36"/>
    <w:rsid w:val="008401DB"/>
    <w:rsid w:val="00845346"/>
    <w:rsid w:val="00846D10"/>
    <w:rsid w:val="00861E90"/>
    <w:rsid w:val="0088734B"/>
    <w:rsid w:val="00897303"/>
    <w:rsid w:val="008A52F9"/>
    <w:rsid w:val="008D1DCC"/>
    <w:rsid w:val="00901CAF"/>
    <w:rsid w:val="00912805"/>
    <w:rsid w:val="00934446"/>
    <w:rsid w:val="009531B7"/>
    <w:rsid w:val="00961A38"/>
    <w:rsid w:val="00993291"/>
    <w:rsid w:val="00996CDC"/>
    <w:rsid w:val="009B0902"/>
    <w:rsid w:val="00A543DB"/>
    <w:rsid w:val="00A8094E"/>
    <w:rsid w:val="00AC1DFD"/>
    <w:rsid w:val="00AD4A1C"/>
    <w:rsid w:val="00AE653D"/>
    <w:rsid w:val="00B0019E"/>
    <w:rsid w:val="00B12006"/>
    <w:rsid w:val="00B22772"/>
    <w:rsid w:val="00B27140"/>
    <w:rsid w:val="00B465C6"/>
    <w:rsid w:val="00B67B02"/>
    <w:rsid w:val="00B9269D"/>
    <w:rsid w:val="00BA58E8"/>
    <w:rsid w:val="00BB63D0"/>
    <w:rsid w:val="00BC6F52"/>
    <w:rsid w:val="00C03BC5"/>
    <w:rsid w:val="00C16FDC"/>
    <w:rsid w:val="00C24BAC"/>
    <w:rsid w:val="00C45E32"/>
    <w:rsid w:val="00C74DCA"/>
    <w:rsid w:val="00C843A8"/>
    <w:rsid w:val="00CE656C"/>
    <w:rsid w:val="00D80973"/>
    <w:rsid w:val="00D85AAB"/>
    <w:rsid w:val="00D91CBE"/>
    <w:rsid w:val="00DA0339"/>
    <w:rsid w:val="00DA63AC"/>
    <w:rsid w:val="00DE3030"/>
    <w:rsid w:val="00E126EB"/>
    <w:rsid w:val="00E36AB7"/>
    <w:rsid w:val="00E75BCE"/>
    <w:rsid w:val="00E80C7F"/>
    <w:rsid w:val="00E966A1"/>
    <w:rsid w:val="00EB77C9"/>
    <w:rsid w:val="00EC74D5"/>
    <w:rsid w:val="00ED062F"/>
    <w:rsid w:val="00EE405F"/>
    <w:rsid w:val="00F00E03"/>
    <w:rsid w:val="00F31AD5"/>
    <w:rsid w:val="00F538C5"/>
    <w:rsid w:val="00F9782F"/>
    <w:rsid w:val="00FB2817"/>
    <w:rsid w:val="00FC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0A0D7D5"/>
  <w15:docId w15:val="{AED115C9-2EA2-4AA4-ADED-65336262A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2006"/>
    <w:pPr>
      <w:spacing w:after="0" w:line="264" w:lineRule="atLeast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BB63D0"/>
    <w:pPr>
      <w:spacing w:line="240" w:lineRule="exact"/>
    </w:pPr>
  </w:style>
  <w:style w:type="character" w:customStyle="1" w:styleId="En-tteCar">
    <w:name w:val="En-tête Car"/>
    <w:basedOn w:val="Policepardfaut"/>
    <w:link w:val="En-tte"/>
    <w:uiPriority w:val="99"/>
    <w:rsid w:val="00BB63D0"/>
    <w:rPr>
      <w:sz w:val="20"/>
    </w:rPr>
  </w:style>
  <w:style w:type="paragraph" w:styleId="Pieddepage">
    <w:name w:val="footer"/>
    <w:basedOn w:val="Normal"/>
    <w:link w:val="PieddepageCar"/>
    <w:uiPriority w:val="99"/>
    <w:rsid w:val="00BB63D0"/>
    <w:pPr>
      <w:spacing w:line="240" w:lineRule="exact"/>
    </w:pPr>
  </w:style>
  <w:style w:type="character" w:customStyle="1" w:styleId="PieddepageCar">
    <w:name w:val="Pied de page Car"/>
    <w:basedOn w:val="Policepardfaut"/>
    <w:link w:val="Pieddepage"/>
    <w:uiPriority w:val="99"/>
    <w:rsid w:val="00BB63D0"/>
    <w:rPr>
      <w:sz w:val="20"/>
    </w:rPr>
  </w:style>
  <w:style w:type="table" w:styleId="Grilledutableau">
    <w:name w:val="Table Grid"/>
    <w:basedOn w:val="TableauNormal"/>
    <w:uiPriority w:val="39"/>
    <w:rsid w:val="00EB77C9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D06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062F"/>
    <w:rPr>
      <w:rFonts w:ascii="Tahoma" w:hAnsi="Tahoma" w:cs="Tahoma"/>
      <w:sz w:val="16"/>
      <w:szCs w:val="16"/>
    </w:rPr>
  </w:style>
  <w:style w:type="paragraph" w:customStyle="1" w:styleId="Texte-Mentions">
    <w:name w:val="Texte - Mentions"/>
    <w:basedOn w:val="Normal"/>
    <w:qFormat/>
    <w:rsid w:val="00B0019E"/>
    <w:pPr>
      <w:framePr w:wrap="around" w:vAnchor="page" w:hAnchor="page" w:x="2496" w:y="1078"/>
      <w:spacing w:line="216" w:lineRule="atLeast"/>
    </w:pPr>
    <w:rPr>
      <w:b/>
      <w:sz w:val="18"/>
    </w:rPr>
  </w:style>
  <w:style w:type="paragraph" w:customStyle="1" w:styleId="Texte-LieuDate">
    <w:name w:val="Texte - Lieu &amp; Date"/>
    <w:basedOn w:val="Normal"/>
    <w:qFormat/>
    <w:rsid w:val="00800E36"/>
    <w:pPr>
      <w:framePr w:wrap="around" w:vAnchor="page" w:hAnchor="page" w:x="7089" w:y="1033"/>
      <w:spacing w:line="220" w:lineRule="atLeast"/>
      <w:jc w:val="right"/>
    </w:pPr>
    <w:rPr>
      <w:sz w:val="18"/>
    </w:rPr>
  </w:style>
  <w:style w:type="paragraph" w:customStyle="1" w:styleId="Texte-Intituldroite">
    <w:name w:val="Texte - Intitulé droite"/>
    <w:basedOn w:val="Normal"/>
    <w:qFormat/>
    <w:rsid w:val="00445ECC"/>
  </w:style>
  <w:style w:type="paragraph" w:customStyle="1" w:styleId="Texte-Intitulgauche">
    <w:name w:val="Texte - Intitulé gauche"/>
    <w:basedOn w:val="Normal"/>
    <w:qFormat/>
    <w:rsid w:val="00445ECC"/>
    <w:pPr>
      <w:spacing w:line="220" w:lineRule="atLeast"/>
    </w:pPr>
    <w:rPr>
      <w:sz w:val="18"/>
    </w:rPr>
  </w:style>
  <w:style w:type="character" w:customStyle="1" w:styleId="Texte-Bold">
    <w:name w:val="Texte - Bold"/>
    <w:basedOn w:val="Policepardfaut"/>
    <w:uiPriority w:val="1"/>
    <w:qFormat/>
    <w:rsid w:val="007946BA"/>
    <w:rPr>
      <w:b/>
    </w:rPr>
  </w:style>
  <w:style w:type="paragraph" w:customStyle="1" w:styleId="Texte-Intitulobjet">
    <w:name w:val="Texte - Intitulé objet"/>
    <w:basedOn w:val="Normal"/>
    <w:qFormat/>
    <w:rsid w:val="00EC74D5"/>
  </w:style>
  <w:style w:type="paragraph" w:customStyle="1" w:styleId="Textedesaisie">
    <w:name w:val="Texte de saisie"/>
    <w:basedOn w:val="Normal"/>
    <w:qFormat/>
    <w:rsid w:val="00D80973"/>
    <w:pPr>
      <w:jc w:val="both"/>
    </w:pPr>
  </w:style>
  <w:style w:type="paragraph" w:customStyle="1" w:styleId="Texte-FonctionPrnomNOM">
    <w:name w:val="Texte - Fonction &amp; Prénom NOM"/>
    <w:basedOn w:val="Normal"/>
    <w:qFormat/>
    <w:rsid w:val="00B0019E"/>
    <w:pPr>
      <w:ind w:left="5358"/>
    </w:pPr>
    <w:rPr>
      <w:b/>
    </w:rPr>
  </w:style>
  <w:style w:type="paragraph" w:customStyle="1" w:styleId="Texte-Adresseligne1">
    <w:name w:val="Texte - Adresse ligne 1"/>
    <w:basedOn w:val="Normal"/>
    <w:qFormat/>
    <w:rsid w:val="00F00E03"/>
    <w:pPr>
      <w:framePr w:wrap="around" w:vAnchor="page" w:hAnchor="margin" w:yAlign="bottom"/>
      <w:spacing w:line="160" w:lineRule="atLeast"/>
      <w:ind w:left="227"/>
    </w:pPr>
    <w:rPr>
      <w:b/>
      <w:sz w:val="14"/>
      <w:lang w:val="en-US"/>
    </w:rPr>
  </w:style>
  <w:style w:type="paragraph" w:customStyle="1" w:styleId="Texte-CopiePicesjointes">
    <w:name w:val="Texte - Copie &amp; Pièces jointes"/>
    <w:basedOn w:val="Normal"/>
    <w:qFormat/>
    <w:rsid w:val="00B0019E"/>
    <w:pPr>
      <w:framePr w:w="9582" w:h="777" w:wrap="notBeside" w:vAnchor="page" w:hAnchor="margin" w:yAlign="bottom" w:anchorLock="1"/>
      <w:spacing w:line="216" w:lineRule="atLeast"/>
    </w:pPr>
    <w:rPr>
      <w:sz w:val="18"/>
    </w:rPr>
  </w:style>
  <w:style w:type="paragraph" w:customStyle="1" w:styleId="Texte-Adresseligne2">
    <w:name w:val="Texte - Adresse ligne 2"/>
    <w:basedOn w:val="Texte-Adresseligne1"/>
    <w:qFormat/>
    <w:rsid w:val="00F00E03"/>
    <w:pPr>
      <w:framePr w:w="9582" w:h="284" w:wrap="notBeside" w:anchorLock="1"/>
    </w:pPr>
    <w:rPr>
      <w:b w:val="0"/>
    </w:rPr>
  </w:style>
  <w:style w:type="paragraph" w:customStyle="1" w:styleId="Pagination">
    <w:name w:val="Pagination"/>
    <w:basedOn w:val="Normal"/>
    <w:qFormat/>
    <w:rsid w:val="00B465C6"/>
    <w:pPr>
      <w:spacing w:line="216" w:lineRule="atLeast"/>
      <w:jc w:val="right"/>
    </w:pPr>
    <w:rPr>
      <w:b/>
      <w:sz w:val="18"/>
    </w:rPr>
  </w:style>
  <w:style w:type="paragraph" w:customStyle="1" w:styleId="Filetdebasdepage">
    <w:name w:val="Filet de bas de page"/>
    <w:basedOn w:val="Texte-CopiePicesjointes"/>
    <w:qFormat/>
    <w:rsid w:val="00427DAA"/>
    <w:pPr>
      <w:framePr w:w="0" w:hRule="auto" w:wrap="around" w:vAnchor="margin" w:hAnchor="text" w:anchorLock="0"/>
      <w:pBdr>
        <w:top w:val="single" w:sz="8" w:space="3" w:color="auto"/>
      </w:pBdr>
      <w:ind w:right="6747"/>
      <w:suppressOverlap/>
    </w:pPr>
  </w:style>
  <w:style w:type="paragraph" w:customStyle="1" w:styleId="Espacementtexte">
    <w:name w:val="Espacement texte"/>
    <w:basedOn w:val="Texte-CopiePicesjointes"/>
    <w:qFormat/>
    <w:rsid w:val="00427DAA"/>
    <w:pPr>
      <w:framePr w:w="0" w:hRule="auto" w:wrap="around" w:vAnchor="margin" w:hAnchor="text" w:anchorLock="0"/>
      <w:spacing w:line="100" w:lineRule="exact"/>
      <w:suppressOverlap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7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101108\Documents\Modeles%20internes\RESULTAT\Courriers\tdl_montpellier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9D02789F828046970804F4F9CB4F7F" ma:contentTypeVersion="0" ma:contentTypeDescription="Crée un document." ma:contentTypeScope="" ma:versionID="cae70cc155fa1c878937e4c0cf23c2c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fe331b061e72866024fe28ebad680d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84F67-0A2E-460C-BCBD-3E41F5510B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871634-7C7F-4F54-AB04-A5A5A7DDE95B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CAFC29C-D558-436F-8B27-4A4C4A1F5B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496C4C-BF0F-466E-8CBA-BB35A1065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tdl_montpellier.dotx</Template>
  <TotalTime>9</TotalTime>
  <Pages>1</Pages>
  <Words>128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MONTPELLIER</vt:lpstr>
    </vt:vector>
  </TitlesOfParts>
  <Manager>MONTPELLIER</Manager>
  <Company>MONTPELLIER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MONTPELLIER</dc:title>
  <dc:subject>MONTPELLIER</dc:subject>
  <dc:creator/>
  <cp:lastModifiedBy>FLEURIOT Caroline</cp:lastModifiedBy>
  <cp:revision>11</cp:revision>
  <cp:lastPrinted>2020-09-15T09:32:00Z</cp:lastPrinted>
  <dcterms:created xsi:type="dcterms:W3CDTF">2021-02-18T08:54:00Z</dcterms:created>
  <dcterms:modified xsi:type="dcterms:W3CDTF">2023-03-07T17:14:00Z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0x010100B29D02789F828046970804F4F9CB4F7F</vt:lpwstr>
  </property>
</Properties>
</file>